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2D1EE1" w14:textId="77777777" w:rsidR="008A2F82" w:rsidRDefault="008A2F82" w:rsidP="008A2F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BADIRSBY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2506A61C" w14:textId="6BB71DB4" w:rsidR="008A2F82" w:rsidRDefault="008A2F82" w:rsidP="008A2F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Canon of </w:t>
      </w:r>
      <w:r>
        <w:rPr>
          <w:rFonts w:ascii="Times New Roman" w:hAnsi="Times New Roman" w:cs="Times New Roman"/>
          <w:sz w:val="24"/>
          <w:szCs w:val="24"/>
        </w:rPr>
        <w:t>Guisborough.</w:t>
      </w:r>
    </w:p>
    <w:p w14:paraId="0B1F4A21" w14:textId="77777777" w:rsidR="008A2F82" w:rsidRDefault="008A2F82" w:rsidP="008A2F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6B922E" w14:textId="77777777" w:rsidR="008A2F82" w:rsidRDefault="008A2F82" w:rsidP="008A2F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D3BF69" w14:textId="77777777" w:rsidR="008A2F82" w:rsidRDefault="008A2F82" w:rsidP="008A2F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deacon in the conventual church of the Franciscans in </w:t>
      </w:r>
      <w:proofErr w:type="gramStart"/>
      <w:r>
        <w:rPr>
          <w:rFonts w:ascii="Times New Roman" w:hAnsi="Times New Roman" w:cs="Times New Roman"/>
          <w:sz w:val="24"/>
          <w:szCs w:val="24"/>
        </w:rPr>
        <w:t>York</w:t>
      </w:r>
      <w:proofErr w:type="gramEnd"/>
    </w:p>
    <w:p w14:paraId="2562EAAD" w14:textId="77777777" w:rsidR="008A2F82" w:rsidRDefault="008A2F82" w:rsidP="008A2F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William Egremont, Bishop of Dromore(q.v.).</w:t>
      </w:r>
    </w:p>
    <w:p w14:paraId="5ED1A5EB" w14:textId="77777777" w:rsidR="008A2F82" w:rsidRDefault="008A2F82" w:rsidP="008A2F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.95)</w:t>
      </w:r>
    </w:p>
    <w:p w14:paraId="2BD7159E" w14:textId="77777777" w:rsidR="008A2F82" w:rsidRDefault="008A2F82" w:rsidP="008A2F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6521CA" w14:textId="77777777" w:rsidR="008A2F82" w:rsidRDefault="008A2F82" w:rsidP="008A2F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CE48F4" w14:textId="77777777" w:rsidR="008A2F82" w:rsidRPr="00C17D89" w:rsidRDefault="008A2F82" w:rsidP="008A2F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 March 2021 </w:t>
      </w:r>
    </w:p>
    <w:p w14:paraId="5863B3E5" w14:textId="5BD19B2C" w:rsidR="00BA00AB" w:rsidRPr="008A2F82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8A2F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5B6832" w14:textId="77777777" w:rsidR="008A2F82" w:rsidRDefault="008A2F82" w:rsidP="009139A6">
      <w:r>
        <w:separator/>
      </w:r>
    </w:p>
  </w:endnote>
  <w:endnote w:type="continuationSeparator" w:id="0">
    <w:p w14:paraId="4952EBF3" w14:textId="77777777" w:rsidR="008A2F82" w:rsidRDefault="008A2F8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58803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28DB9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FB490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F94212" w14:textId="77777777" w:rsidR="008A2F82" w:rsidRDefault="008A2F82" w:rsidP="009139A6">
      <w:r>
        <w:separator/>
      </w:r>
    </w:p>
  </w:footnote>
  <w:footnote w:type="continuationSeparator" w:id="0">
    <w:p w14:paraId="194141C2" w14:textId="77777777" w:rsidR="008A2F82" w:rsidRDefault="008A2F8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B6646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69126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9DFA0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F82"/>
    <w:rsid w:val="000666E0"/>
    <w:rsid w:val="002510B7"/>
    <w:rsid w:val="005C130B"/>
    <w:rsid w:val="00826F5C"/>
    <w:rsid w:val="008A2F82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D0FE"/>
  <w15:chartTrackingRefBased/>
  <w15:docId w15:val="{509A9453-2CEE-4D88-BD1C-F1A546A9D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2021-03-06T22:10:00Z</dcterms:created>
  <dcterms:modified xsi:type="dcterms:W3CDTF">2021-03-06T22:11:00Z</dcterms:modified>
</cp:coreProperties>
</file>